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0D3" w:rsidRDefault="007519C3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приложение 2</w:t>
      </w:r>
    </w:p>
    <w:p w:rsidR="007519C3" w:rsidRDefault="007519C3">
      <w:pPr>
        <w:jc w:val="center"/>
        <w:rPr>
          <w:noProof/>
        </w:rPr>
      </w:pPr>
    </w:p>
    <w:p w:rsidR="007519C3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  <w:r w:rsidRPr="007519C3">
        <w:rPr>
          <w:noProof/>
          <w:sz w:val="24"/>
        </w:rPr>
        <w:t xml:space="preserve"> 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EA70D3" w:rsidRPr="00DE2D2C" w:rsidRDefault="004C4FF1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4C4FF1">
        <w:rPr>
          <w:noProof/>
          <w:sz w:val="24"/>
        </w:rPr>
        <w:t xml:space="preserve"> </w:t>
      </w:r>
      <w:r>
        <w:rPr>
          <w:noProof/>
          <w:sz w:val="24"/>
        </w:rPr>
        <w:t>01.07.2019 по 30.09.2019</w:t>
      </w:r>
    </w:p>
    <w:p w:rsidR="00F53426" w:rsidRDefault="00F53426" w:rsidP="00F53426">
      <w:pPr>
        <w:jc w:val="center"/>
        <w:rPr>
          <w:noProof/>
        </w:rPr>
      </w:pPr>
    </w:p>
    <w:p w:rsidR="00F53426" w:rsidRDefault="00F53426" w:rsidP="00F53426">
      <w:pPr>
        <w:jc w:val="center"/>
        <w:rPr>
          <w:noProof/>
        </w:rPr>
      </w:pPr>
      <w:r w:rsidRPr="00E46265">
        <w:rPr>
          <w:noProof/>
        </w:rP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417"/>
      </w:tblGrid>
      <w:tr w:rsidR="00EA70D3" w:rsidTr="00234F21">
        <w:trPr>
          <w:cantSplit/>
          <w:trHeight w:val="207"/>
        </w:trPr>
        <w:tc>
          <w:tcPr>
            <w:tcW w:w="8364" w:type="dxa"/>
            <w:vMerge w:val="restart"/>
          </w:tcPr>
          <w:p w:rsidR="00EA70D3" w:rsidRPr="00F53426" w:rsidRDefault="00EA70D3">
            <w:pPr>
              <w:jc w:val="center"/>
              <w:rPr>
                <w:noProof/>
                <w:sz w:val="18"/>
              </w:rPr>
            </w:pPr>
          </w:p>
          <w:p w:rsidR="00EA70D3" w:rsidRDefault="007519C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A70D3" w:rsidTr="00234F21">
        <w:trPr>
          <w:cantSplit/>
          <w:trHeight w:val="437"/>
        </w:trPr>
        <w:tc>
          <w:tcPr>
            <w:tcW w:w="8364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</w:tr>
      <w:tr w:rsidR="00EA70D3" w:rsidTr="00234F21">
        <w:trPr>
          <w:cantSplit/>
        </w:trPr>
        <w:tc>
          <w:tcPr>
            <w:tcW w:w="8364" w:type="dxa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EA70D3" w:rsidRPr="00806CFF" w:rsidRDefault="00806CFF" w:rsidP="00806CFF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2</w:t>
            </w:r>
          </w:p>
        </w:tc>
      </w:tr>
      <w:tr w:rsidR="006B5D34" w:rsidRPr="007519C3" w:rsidTr="00234F21">
        <w:trPr>
          <w:cantSplit/>
        </w:trPr>
        <w:tc>
          <w:tcPr>
            <w:tcW w:w="8364" w:type="dxa"/>
          </w:tcPr>
          <w:p w:rsidR="006B5D34" w:rsidRPr="006B5D34" w:rsidRDefault="006B5D34" w:rsidP="00E86A9A">
            <w:pPr>
              <w:rPr>
                <w:noProof/>
                <w:sz w:val="22"/>
                <w:szCs w:val="22"/>
                <w:lang w:val="en-US"/>
              </w:rPr>
            </w:pPr>
            <w:r w:rsidRPr="006B5D34">
              <w:rPr>
                <w:noProof/>
                <w:sz w:val="22"/>
                <w:szCs w:val="22"/>
              </w:rPr>
              <w:t>0001.0002.0024.0076</w:t>
            </w:r>
            <w:r>
              <w:rPr>
                <w:noProof/>
                <w:sz w:val="22"/>
                <w:szCs w:val="22"/>
                <w:lang w:val="en-US"/>
              </w:rPr>
              <w:t xml:space="preserve"> </w:t>
            </w:r>
            <w:r>
              <w:t>Использование служебных автомобилей</w:t>
            </w:r>
          </w:p>
        </w:tc>
        <w:tc>
          <w:tcPr>
            <w:tcW w:w="1417" w:type="dxa"/>
          </w:tcPr>
          <w:p w:rsidR="006B5D34" w:rsidRPr="006B5D34" w:rsidRDefault="006B5D34" w:rsidP="00234F21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E86A9A" w:rsidRPr="007519C3" w:rsidTr="00234F21">
        <w:trPr>
          <w:cantSplit/>
        </w:trPr>
        <w:tc>
          <w:tcPr>
            <w:tcW w:w="8364" w:type="dxa"/>
          </w:tcPr>
          <w:p w:rsidR="00E86A9A" w:rsidRPr="007519C3" w:rsidRDefault="00E86A9A" w:rsidP="00E86A9A">
            <w:pPr>
              <w:rPr>
                <w:noProof/>
                <w:sz w:val="22"/>
                <w:szCs w:val="22"/>
              </w:rPr>
            </w:pPr>
            <w:r w:rsidRPr="00E86A9A">
              <w:rPr>
                <w:noProof/>
                <w:sz w:val="22"/>
                <w:szCs w:val="22"/>
              </w:rPr>
              <w:t>0001.0002.002</w:t>
            </w:r>
            <w:r>
              <w:rPr>
                <w:noProof/>
                <w:sz w:val="22"/>
                <w:szCs w:val="22"/>
                <w:lang w:val="en-US"/>
              </w:rPr>
              <w:t>4</w:t>
            </w:r>
            <w:r w:rsidRPr="00E86A9A">
              <w:rPr>
                <w:noProof/>
                <w:sz w:val="22"/>
                <w:szCs w:val="22"/>
              </w:rPr>
              <w:t>.0</w:t>
            </w:r>
            <w:r>
              <w:rPr>
                <w:noProof/>
                <w:sz w:val="22"/>
                <w:szCs w:val="22"/>
                <w:lang w:val="en-US"/>
              </w:rPr>
              <w:t>083</w:t>
            </w:r>
            <w:r w:rsidRPr="00E86A9A">
              <w:rPr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Разреш</w:t>
            </w:r>
            <w:r w:rsidRPr="00E86A9A">
              <w:rPr>
                <w:noProof/>
                <w:sz w:val="22"/>
                <w:szCs w:val="22"/>
              </w:rPr>
              <w:t xml:space="preserve">ение </w:t>
            </w:r>
            <w:r>
              <w:rPr>
                <w:noProof/>
                <w:sz w:val="22"/>
                <w:szCs w:val="22"/>
              </w:rPr>
              <w:t>индивидуальных служебных споров</w:t>
            </w:r>
          </w:p>
        </w:tc>
        <w:tc>
          <w:tcPr>
            <w:tcW w:w="1417" w:type="dxa"/>
          </w:tcPr>
          <w:p w:rsidR="00E86A9A" w:rsidRPr="00E86A9A" w:rsidRDefault="00E86A9A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EA70D3" w:rsidRPr="007519C3" w:rsidTr="00234F21">
        <w:trPr>
          <w:cantSplit/>
        </w:trPr>
        <w:tc>
          <w:tcPr>
            <w:tcW w:w="8364" w:type="dxa"/>
          </w:tcPr>
          <w:p w:rsidR="00EA70D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0001.0002.0027.0122 Неполучение ответа на обращение</w:t>
            </w:r>
          </w:p>
        </w:tc>
        <w:tc>
          <w:tcPr>
            <w:tcW w:w="1417" w:type="dxa"/>
          </w:tcPr>
          <w:p w:rsidR="00EA70D3" w:rsidRPr="00E86A9A" w:rsidRDefault="00E86A9A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</w:t>
            </w:r>
          </w:p>
        </w:tc>
      </w:tr>
      <w:tr w:rsidR="007519C3" w:rsidRPr="007519C3" w:rsidTr="00234F21">
        <w:trPr>
          <w:cantSplit/>
        </w:trPr>
        <w:tc>
          <w:tcPr>
            <w:tcW w:w="8364" w:type="dxa"/>
          </w:tcPr>
          <w:p w:rsidR="007519C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0001.0002.0027.0124 Действие (бездействие) при рассмотрении обращения</w:t>
            </w:r>
          </w:p>
        </w:tc>
        <w:tc>
          <w:tcPr>
            <w:tcW w:w="1417" w:type="dxa"/>
          </w:tcPr>
          <w:p w:rsidR="007519C3" w:rsidRPr="006969BE" w:rsidRDefault="00E86A9A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</w:t>
            </w:r>
          </w:p>
        </w:tc>
      </w:tr>
      <w:tr w:rsidR="006866C7" w:rsidRPr="007519C3" w:rsidTr="00234F21">
        <w:trPr>
          <w:cantSplit/>
        </w:trPr>
        <w:tc>
          <w:tcPr>
            <w:tcW w:w="8364" w:type="dxa"/>
          </w:tcPr>
          <w:p w:rsidR="006866C7" w:rsidRPr="00606D56" w:rsidRDefault="00606D56" w:rsidP="00606D56">
            <w:pPr>
              <w:rPr>
                <w:noProof/>
                <w:sz w:val="22"/>
                <w:szCs w:val="22"/>
              </w:rPr>
            </w:pPr>
            <w:r w:rsidRPr="00606D56">
              <w:rPr>
                <w:bCs/>
              </w:rPr>
              <w:t>0001.0002.0027.0132</w:t>
            </w:r>
            <w:r>
              <w:rPr>
                <w:bCs/>
              </w:rPr>
              <w:t xml:space="preserve"> </w:t>
            </w:r>
            <w:r w:rsidR="006866C7" w:rsidRPr="00606D56">
              <w:rPr>
                <w:noProof/>
                <w:sz w:val="22"/>
                <w:szCs w:val="22"/>
              </w:rPr>
              <w:t>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6866C7" w:rsidRPr="00E86A9A" w:rsidRDefault="00E86A9A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</w:t>
            </w:r>
          </w:p>
        </w:tc>
      </w:tr>
      <w:tr w:rsidR="007519C3" w:rsidRPr="007519C3" w:rsidTr="00234F21">
        <w:trPr>
          <w:cantSplit/>
        </w:trPr>
        <w:tc>
          <w:tcPr>
            <w:tcW w:w="8364" w:type="dxa"/>
          </w:tcPr>
          <w:p w:rsidR="007519C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417" w:type="dxa"/>
          </w:tcPr>
          <w:p w:rsidR="007519C3" w:rsidRPr="00E86A9A" w:rsidRDefault="00E86A9A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38</w:t>
            </w:r>
          </w:p>
        </w:tc>
      </w:tr>
      <w:tr w:rsidR="00606D56" w:rsidRPr="007519C3" w:rsidTr="00234F21">
        <w:trPr>
          <w:cantSplit/>
        </w:trPr>
        <w:tc>
          <w:tcPr>
            <w:tcW w:w="8364" w:type="dxa"/>
          </w:tcPr>
          <w:p w:rsidR="00606D56" w:rsidRPr="00AF7A98" w:rsidRDefault="00606D56" w:rsidP="00045BD0">
            <w:pPr>
              <w:rPr>
                <w:noProof/>
              </w:rPr>
            </w:pPr>
            <w:r w:rsidRPr="00606D56">
              <w:rPr>
                <w:noProof/>
              </w:rPr>
              <w:t>0001.0002.0027.0149</w:t>
            </w:r>
            <w:r>
              <w:rPr>
                <w:noProof/>
              </w:rPr>
              <w:t xml:space="preserve"> </w:t>
            </w:r>
            <w:r w:rsidRPr="00606D56">
              <w:rPr>
                <w:noProof/>
              </w:rPr>
              <w:t>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417" w:type="dxa"/>
          </w:tcPr>
          <w:p w:rsidR="00606D56" w:rsidRPr="00606D56" w:rsidRDefault="00606D56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2645CE" w:rsidRPr="007519C3" w:rsidTr="00234F21">
        <w:trPr>
          <w:cantSplit/>
        </w:trPr>
        <w:tc>
          <w:tcPr>
            <w:tcW w:w="8364" w:type="dxa"/>
          </w:tcPr>
          <w:p w:rsidR="002645CE" w:rsidRPr="002877B0" w:rsidRDefault="002645CE" w:rsidP="00045BD0">
            <w:pPr>
              <w:rPr>
                <w:noProof/>
              </w:rPr>
            </w:pPr>
            <w:r w:rsidRPr="00AF7A98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2645CE" w:rsidRPr="006969BE" w:rsidRDefault="00606D56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2877B0" w:rsidRDefault="00CC60E4" w:rsidP="00045BD0">
            <w:pPr>
              <w:rPr>
                <w:noProof/>
              </w:rPr>
            </w:pPr>
            <w:r w:rsidRPr="002877B0">
              <w:rPr>
                <w:noProof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417" w:type="dxa"/>
          </w:tcPr>
          <w:p w:rsidR="00CC60E4" w:rsidRPr="00606D56" w:rsidRDefault="00606D56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BB60C9" w:rsidRPr="007519C3" w:rsidTr="00234F21">
        <w:trPr>
          <w:cantSplit/>
        </w:trPr>
        <w:tc>
          <w:tcPr>
            <w:tcW w:w="8364" w:type="dxa"/>
          </w:tcPr>
          <w:p w:rsidR="00BB60C9" w:rsidRPr="002877B0" w:rsidRDefault="00BB60C9">
            <w:pPr>
              <w:rPr>
                <w:noProof/>
              </w:rPr>
            </w:pPr>
            <w:r w:rsidRPr="00BB60C9">
              <w:rPr>
                <w:noProof/>
              </w:rPr>
              <w:t>0002.0006.0065.0269 Материальная и моральная мотивация</w:t>
            </w:r>
          </w:p>
        </w:tc>
        <w:tc>
          <w:tcPr>
            <w:tcW w:w="1417" w:type="dxa"/>
          </w:tcPr>
          <w:p w:rsidR="00BB60C9" w:rsidRPr="00587A12" w:rsidRDefault="00606D56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606D56" w:rsidRPr="007519C3" w:rsidTr="00234F21">
        <w:trPr>
          <w:cantSplit/>
        </w:trPr>
        <w:tc>
          <w:tcPr>
            <w:tcW w:w="8364" w:type="dxa"/>
          </w:tcPr>
          <w:p w:rsidR="00606D56" w:rsidRPr="007519C3" w:rsidRDefault="00606D56">
            <w:pPr>
              <w:rPr>
                <w:noProof/>
                <w:sz w:val="22"/>
                <w:szCs w:val="22"/>
              </w:rPr>
            </w:pPr>
            <w:r w:rsidRPr="00606D56">
              <w:rPr>
                <w:noProof/>
                <w:sz w:val="22"/>
                <w:szCs w:val="22"/>
              </w:rPr>
              <w:t>0002.0007.0069.0280</w:t>
            </w:r>
            <w:r w:rsidR="008D30BF">
              <w:rPr>
                <w:noProof/>
                <w:sz w:val="22"/>
                <w:szCs w:val="22"/>
              </w:rPr>
              <w:t xml:space="preserve"> </w:t>
            </w:r>
            <w:r w:rsidR="008D30BF">
              <w:t>Трудовой стаж и трудовые книжки</w:t>
            </w:r>
          </w:p>
        </w:tc>
        <w:tc>
          <w:tcPr>
            <w:tcW w:w="1417" w:type="dxa"/>
          </w:tcPr>
          <w:p w:rsidR="00606D56" w:rsidRPr="008D30BF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CC60E4">
              <w:rPr>
                <w:noProof/>
                <w:sz w:val="22"/>
                <w:szCs w:val="22"/>
              </w:rPr>
              <w:t>0003.0008.0086.0537 Государственная политика в налоговой сфере</w:t>
            </w:r>
          </w:p>
        </w:tc>
        <w:tc>
          <w:tcPr>
            <w:tcW w:w="1417" w:type="dxa"/>
          </w:tcPr>
          <w:p w:rsidR="00CC60E4" w:rsidRPr="008D30BF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CC60E4">
              <w:rPr>
                <w:noProof/>
                <w:sz w:val="22"/>
                <w:szCs w:val="22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CC60E4" w:rsidRPr="00587A12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0003.0008.0086.0540 Земельный налог</w:t>
            </w:r>
          </w:p>
        </w:tc>
        <w:tc>
          <w:tcPr>
            <w:tcW w:w="1417" w:type="dxa"/>
          </w:tcPr>
          <w:p w:rsidR="00CC60E4" w:rsidRPr="00CC60E4" w:rsidRDefault="008D30BF" w:rsidP="00234F21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9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CC60E4" w:rsidRPr="008D30BF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CC60E4" w:rsidRPr="00587A12" w:rsidRDefault="00587A12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  <w:r w:rsidR="008D30BF">
              <w:rPr>
                <w:noProof/>
                <w:sz w:val="22"/>
                <w:szCs w:val="22"/>
              </w:rPr>
              <w:t>9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CC60E4" w:rsidRPr="008D30BF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30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CC60E4" w:rsidRPr="00587A12" w:rsidRDefault="00587A12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</w:t>
            </w:r>
            <w:r w:rsidR="008D30BF">
              <w:rPr>
                <w:noProof/>
                <w:sz w:val="22"/>
                <w:szCs w:val="22"/>
              </w:rPr>
              <w:t>1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CC60E4" w:rsidRPr="008D30BF" w:rsidRDefault="004C70E7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/>
              </w:rPr>
              <w:t>1</w:t>
            </w:r>
            <w:r w:rsidR="008D30BF">
              <w:rPr>
                <w:noProof/>
                <w:sz w:val="22"/>
                <w:szCs w:val="22"/>
              </w:rPr>
              <w:t>2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CC60E4" w:rsidRPr="00587A12" w:rsidRDefault="00587A12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  <w:r w:rsidR="008D30BF">
              <w:rPr>
                <w:noProof/>
                <w:sz w:val="22"/>
                <w:szCs w:val="22"/>
              </w:rPr>
              <w:t>4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CC60E4" w:rsidRPr="008D30BF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27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CC60E4" w:rsidRPr="00CC60E4" w:rsidRDefault="008D30BF" w:rsidP="00234F21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1</w:t>
            </w:r>
            <w:r w:rsidR="004C70E7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CC60E4" w:rsidRPr="008D30BF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CC60E4" w:rsidRPr="00587A12" w:rsidRDefault="00587A12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39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CC60E4" w:rsidRPr="00587A12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</w:t>
            </w:r>
            <w:r w:rsidR="00587A12">
              <w:rPr>
                <w:noProof/>
                <w:sz w:val="22"/>
                <w:szCs w:val="22"/>
              </w:rPr>
              <w:t>2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CC60E4" w:rsidRPr="002F1161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70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CC60E4" w:rsidRPr="008D30BF" w:rsidRDefault="008D30BF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CC60E4" w:rsidRPr="00585557" w:rsidRDefault="002F1161" w:rsidP="00234F21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1</w:t>
            </w:r>
            <w:r w:rsidR="00592750">
              <w:rPr>
                <w:noProof/>
                <w:sz w:val="22"/>
                <w:szCs w:val="22"/>
              </w:rPr>
              <w:t>7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CC60E4" w:rsidRPr="00592750" w:rsidRDefault="00592750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585557" w:rsidRPr="007519C3" w:rsidTr="00234F21">
        <w:trPr>
          <w:cantSplit/>
        </w:trPr>
        <w:tc>
          <w:tcPr>
            <w:tcW w:w="8364" w:type="dxa"/>
          </w:tcPr>
          <w:p w:rsidR="00585557" w:rsidRPr="007519C3" w:rsidRDefault="00585557">
            <w:pPr>
              <w:rPr>
                <w:noProof/>
                <w:sz w:val="22"/>
                <w:szCs w:val="22"/>
              </w:rPr>
            </w:pPr>
            <w:r w:rsidRPr="002877B0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585557" w:rsidRPr="00CA0915" w:rsidRDefault="00CA0915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CC60E4" w:rsidRPr="00585557" w:rsidRDefault="00CA0915" w:rsidP="00234F21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44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CC60E4" w:rsidRPr="002F1161" w:rsidRDefault="00CA0915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lastRenderedPageBreak/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CC60E4" w:rsidRPr="002F1161" w:rsidRDefault="002F1161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CC60E4" w:rsidRPr="00CA0915" w:rsidRDefault="00CA0915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26</w:t>
            </w: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BB60C9">
            <w:pPr>
              <w:rPr>
                <w:noProof/>
                <w:sz w:val="22"/>
                <w:szCs w:val="22"/>
              </w:rPr>
            </w:pPr>
            <w:r w:rsidRPr="00BB60C9">
              <w:rPr>
                <w:noProof/>
                <w:sz w:val="22"/>
                <w:szCs w:val="22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CC60E4" w:rsidRPr="002F1161" w:rsidRDefault="00CA0915" w:rsidP="00234F21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120</w:t>
            </w:r>
          </w:p>
        </w:tc>
      </w:tr>
      <w:tr w:rsidR="00BB60C9" w:rsidRPr="007519C3" w:rsidTr="00234F21">
        <w:trPr>
          <w:cantSplit/>
        </w:trPr>
        <w:tc>
          <w:tcPr>
            <w:tcW w:w="8364" w:type="dxa"/>
          </w:tcPr>
          <w:p w:rsidR="00BB60C9" w:rsidRPr="00234F21" w:rsidRDefault="00BB60C9">
            <w:pPr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BB60C9" w:rsidRPr="00234F21" w:rsidRDefault="00BB60C9" w:rsidP="00234F21">
            <w:pPr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</w:tr>
      <w:tr w:rsidR="00CC60E4" w:rsidRPr="007519C3" w:rsidTr="00234F21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CC60E4" w:rsidRPr="00234F21" w:rsidRDefault="00CA0915" w:rsidP="00234F21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670</w:t>
            </w:r>
            <w:r w:rsidR="00234F21">
              <w:rPr>
                <w:noProof/>
                <w:sz w:val="22"/>
                <w:szCs w:val="22"/>
                <w:lang w:val="en-US"/>
              </w:rPr>
              <w:t>*</w:t>
            </w:r>
          </w:p>
        </w:tc>
      </w:tr>
    </w:tbl>
    <w:p w:rsidR="00234F21" w:rsidRPr="00EA0775" w:rsidRDefault="00234F21" w:rsidP="00234F21">
      <w:pPr>
        <w:autoSpaceDE w:val="0"/>
        <w:autoSpaceDN w:val="0"/>
        <w:adjustRightInd w:val="0"/>
        <w:rPr>
          <w:noProof/>
        </w:rPr>
      </w:pPr>
      <w:r>
        <w:rPr>
          <w:noProof/>
        </w:rPr>
        <w:t xml:space="preserve">        </w:t>
      </w:r>
      <w:r w:rsidRPr="00921A94">
        <w:rPr>
          <w:noProof/>
        </w:rPr>
        <w:t xml:space="preserve">* </w:t>
      </w:r>
      <w:r>
        <w:rPr>
          <w:noProof/>
        </w:rPr>
        <w:t>количество обращений граждан с видом документа «</w:t>
      </w:r>
      <w:r w:rsidRPr="00EA0775">
        <w:rPr>
          <w:color w:val="000000"/>
        </w:rPr>
        <w:t>Обращение (жалоба‚ заявление‚ предложение)</w:t>
      </w:r>
      <w:r>
        <w:rPr>
          <w:noProof/>
        </w:rPr>
        <w:t>»</w:t>
      </w:r>
      <w:r w:rsidRPr="00EA0775">
        <w:rPr>
          <w:noProof/>
        </w:rPr>
        <w:t xml:space="preserve"> </w:t>
      </w:r>
    </w:p>
    <w:p w:rsidR="00234F21" w:rsidRDefault="00234F21" w:rsidP="00234F21">
      <w:pPr>
        <w:rPr>
          <w:noProof/>
        </w:rPr>
      </w:pPr>
    </w:p>
    <w:p w:rsidR="00EA70D3" w:rsidRDefault="00EA70D3">
      <w:pPr>
        <w:rPr>
          <w:noProof/>
        </w:rPr>
      </w:pPr>
    </w:p>
    <w:p w:rsidR="007519C3" w:rsidRDefault="007519C3">
      <w:pPr>
        <w:rPr>
          <w:noProof/>
        </w:rPr>
      </w:pPr>
    </w:p>
    <w:p w:rsidR="007519C3" w:rsidRDefault="007519C3">
      <w:pPr>
        <w:rPr>
          <w:noProof/>
        </w:rPr>
      </w:pPr>
      <w:bookmarkStart w:id="0" w:name="_GoBack"/>
      <w:bookmarkEnd w:id="0"/>
    </w:p>
    <w:sectPr w:rsidR="007519C3" w:rsidSect="007519C3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AE97455"/>
    <w:multiLevelType w:val="hybridMultilevel"/>
    <w:tmpl w:val="EE7A7AAC"/>
    <w:lvl w:ilvl="0" w:tplc="1876D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3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9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6CF00037"/>
    <w:multiLevelType w:val="multilevel"/>
    <w:tmpl w:val="D5EAF870"/>
    <w:lvl w:ilvl="0">
      <w:start w:val="1"/>
      <w:numFmt w:val="decimalZero"/>
      <w:lvlText w:val="%1"/>
      <w:lvlJc w:val="left"/>
      <w:pPr>
        <w:ind w:left="1908" w:hanging="1908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908" w:hanging="1908"/>
      </w:pPr>
      <w:rPr>
        <w:rFonts w:hint="default"/>
      </w:rPr>
    </w:lvl>
    <w:lvl w:ilvl="2">
      <w:start w:val="27"/>
      <w:numFmt w:val="decimalZero"/>
      <w:lvlText w:val="%1.%2.%3"/>
      <w:lvlJc w:val="left"/>
      <w:pPr>
        <w:ind w:left="1908" w:hanging="1908"/>
      </w:pPr>
      <w:rPr>
        <w:rFonts w:hint="default"/>
      </w:rPr>
    </w:lvl>
    <w:lvl w:ilvl="3">
      <w:start w:val="132"/>
      <w:numFmt w:val="decimalZero"/>
      <w:lvlText w:val="%1.%2.%3.%4"/>
      <w:lvlJc w:val="left"/>
      <w:pPr>
        <w:ind w:left="1908" w:hanging="19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9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8" w:hanging="19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8" w:hanging="19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" w:hanging="19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" w:hanging="1908"/>
      </w:pPr>
      <w:rPr>
        <w:rFonts w:hint="default"/>
      </w:rPr>
    </w:lvl>
  </w:abstractNum>
  <w:abstractNum w:abstractNumId="33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5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6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0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1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8"/>
  </w:num>
  <w:num w:numId="3">
    <w:abstractNumId w:val="10"/>
  </w:num>
  <w:num w:numId="4">
    <w:abstractNumId w:val="13"/>
  </w:num>
  <w:num w:numId="5">
    <w:abstractNumId w:val="17"/>
  </w:num>
  <w:num w:numId="6">
    <w:abstractNumId w:val="40"/>
  </w:num>
  <w:num w:numId="7">
    <w:abstractNumId w:val="28"/>
  </w:num>
  <w:num w:numId="8">
    <w:abstractNumId w:val="39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1"/>
  </w:num>
  <w:num w:numId="13">
    <w:abstractNumId w:val="41"/>
  </w:num>
  <w:num w:numId="14">
    <w:abstractNumId w:val="6"/>
  </w:num>
  <w:num w:numId="15">
    <w:abstractNumId w:val="35"/>
  </w:num>
  <w:num w:numId="16">
    <w:abstractNumId w:val="34"/>
  </w:num>
  <w:num w:numId="17">
    <w:abstractNumId w:val="20"/>
  </w:num>
  <w:num w:numId="18">
    <w:abstractNumId w:val="27"/>
  </w:num>
  <w:num w:numId="19">
    <w:abstractNumId w:val="21"/>
  </w:num>
  <w:num w:numId="20">
    <w:abstractNumId w:val="7"/>
  </w:num>
  <w:num w:numId="21">
    <w:abstractNumId w:val="11"/>
  </w:num>
  <w:num w:numId="22">
    <w:abstractNumId w:val="26"/>
  </w:num>
  <w:num w:numId="23">
    <w:abstractNumId w:val="19"/>
  </w:num>
  <w:num w:numId="24">
    <w:abstractNumId w:val="33"/>
  </w:num>
  <w:num w:numId="25">
    <w:abstractNumId w:val="25"/>
  </w:num>
  <w:num w:numId="26">
    <w:abstractNumId w:val="30"/>
  </w:num>
  <w:num w:numId="27">
    <w:abstractNumId w:val="8"/>
  </w:num>
  <w:num w:numId="28">
    <w:abstractNumId w:val="22"/>
  </w:num>
  <w:num w:numId="29">
    <w:abstractNumId w:val="15"/>
  </w:num>
  <w:num w:numId="30">
    <w:abstractNumId w:val="9"/>
  </w:num>
  <w:num w:numId="31">
    <w:abstractNumId w:val="18"/>
  </w:num>
  <w:num w:numId="32">
    <w:abstractNumId w:val="14"/>
  </w:num>
  <w:num w:numId="33">
    <w:abstractNumId w:val="3"/>
  </w:num>
  <w:num w:numId="34">
    <w:abstractNumId w:val="2"/>
  </w:num>
  <w:num w:numId="35">
    <w:abstractNumId w:val="16"/>
  </w:num>
  <w:num w:numId="36">
    <w:abstractNumId w:val="23"/>
  </w:num>
  <w:num w:numId="37">
    <w:abstractNumId w:val="4"/>
  </w:num>
  <w:num w:numId="38">
    <w:abstractNumId w:val="24"/>
  </w:num>
  <w:num w:numId="39">
    <w:abstractNumId w:val="36"/>
  </w:num>
  <w:num w:numId="40">
    <w:abstractNumId w:val="37"/>
  </w:num>
  <w:num w:numId="41">
    <w:abstractNumId w:val="29"/>
  </w:num>
  <w:num w:numId="42">
    <w:abstractNumId w:val="12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C3"/>
    <w:rsid w:val="000050E0"/>
    <w:rsid w:val="000156C1"/>
    <w:rsid w:val="000F43BA"/>
    <w:rsid w:val="00234F21"/>
    <w:rsid w:val="002645CE"/>
    <w:rsid w:val="002F1161"/>
    <w:rsid w:val="003B68B8"/>
    <w:rsid w:val="004C4FF1"/>
    <w:rsid w:val="004C581A"/>
    <w:rsid w:val="004C70E7"/>
    <w:rsid w:val="00585557"/>
    <w:rsid w:val="00587A12"/>
    <w:rsid w:val="00592750"/>
    <w:rsid w:val="005A17FB"/>
    <w:rsid w:val="00606D56"/>
    <w:rsid w:val="006866C7"/>
    <w:rsid w:val="006969BE"/>
    <w:rsid w:val="006B5D34"/>
    <w:rsid w:val="006F5A28"/>
    <w:rsid w:val="007519C3"/>
    <w:rsid w:val="00806CFF"/>
    <w:rsid w:val="0081289A"/>
    <w:rsid w:val="008D30BF"/>
    <w:rsid w:val="009D19CC"/>
    <w:rsid w:val="00A67041"/>
    <w:rsid w:val="00A9061A"/>
    <w:rsid w:val="00AA77DA"/>
    <w:rsid w:val="00AB4CF2"/>
    <w:rsid w:val="00BB60C9"/>
    <w:rsid w:val="00C8445E"/>
    <w:rsid w:val="00CA0915"/>
    <w:rsid w:val="00CC60E4"/>
    <w:rsid w:val="00DE2D2C"/>
    <w:rsid w:val="00E86A9A"/>
    <w:rsid w:val="00EA70D3"/>
    <w:rsid w:val="00F53426"/>
    <w:rsid w:val="00FB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2AFA94-E601-4A7A-BAD5-20C823037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BE29D-4664-4F07-B7FA-E1639227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36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6</cp:revision>
  <cp:lastPrinted>2019-10-21T02:50:00Z</cp:lastPrinted>
  <dcterms:created xsi:type="dcterms:W3CDTF">2019-10-21T02:17:00Z</dcterms:created>
  <dcterms:modified xsi:type="dcterms:W3CDTF">2019-10-31T08:48:00Z</dcterms:modified>
</cp:coreProperties>
</file>